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76" w:rsidRPr="00CA7C3D" w:rsidRDefault="00A2067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A20676" w:rsidRPr="00CA7C3D" w:rsidRDefault="00A2067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A20676" w:rsidRPr="00CA7C3D" w:rsidRDefault="00A2067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20676" w:rsidRPr="00CA7C3D" w:rsidRDefault="00A2067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A20676" w:rsidRPr="00330BBA" w:rsidRDefault="00A20676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27.12.2023 № 549</w:t>
      </w:r>
    </w:p>
    <w:p w:rsidR="00A20676" w:rsidRPr="00CA7C3D" w:rsidRDefault="00A2067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A20676" w:rsidRPr="00CA7C3D" w:rsidRDefault="00A2067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A20676" w:rsidRPr="00CA7C3D" w:rsidRDefault="00A2067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A20676" w:rsidRPr="00FC5F2F" w:rsidRDefault="00A2067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A20676" w:rsidRDefault="00A2067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A20676" w:rsidRPr="00336C1F" w:rsidRDefault="00A2067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A20676" w:rsidRPr="00F13FF3" w:rsidRDefault="00A2067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A20676" w:rsidRPr="00F13FF3" w:rsidRDefault="00A2067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177 667</w:t>
      </w:r>
      <w:r w:rsidRPr="00F13FF3">
        <w:rPr>
          <w:lang w:eastAsia="ru-RU"/>
        </w:rPr>
        <w:t>кв.м;</w:t>
      </w:r>
    </w:p>
    <w:p w:rsidR="00A20676" w:rsidRPr="00F13FF3" w:rsidRDefault="00A2067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A20676" w:rsidRPr="00F13FF3" w:rsidRDefault="00A2067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A20676" w:rsidRDefault="00A2067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A20676" w:rsidRPr="00F13FF3" w:rsidRDefault="00A2067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A20676" w:rsidRPr="00F13FF3" w:rsidRDefault="00A2067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20676" w:rsidRPr="0050051F" w:rsidRDefault="00A2067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A20676" w:rsidRPr="0050051F" w:rsidRDefault="00A2067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A20676" w:rsidRPr="0050051F" w:rsidRDefault="00A2067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A20676" w:rsidRDefault="00A2067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A20676" w:rsidRDefault="00A20676" w:rsidP="00095619">
      <w:pPr>
        <w:spacing w:line="240" w:lineRule="auto"/>
        <w:jc w:val="both"/>
        <w:rPr>
          <w:lang w:eastAsia="ru-RU"/>
        </w:rPr>
      </w:pPr>
    </w:p>
    <w:p w:rsidR="00A20676" w:rsidRDefault="00A20676" w:rsidP="00095619">
      <w:pPr>
        <w:spacing w:line="240" w:lineRule="auto"/>
        <w:rPr>
          <w:lang w:eastAsia="ru-RU"/>
        </w:rPr>
      </w:pPr>
    </w:p>
    <w:p w:rsidR="00A20676" w:rsidRPr="0050051F" w:rsidRDefault="00A20676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</w:t>
      </w:r>
      <w:r>
        <w:rPr>
          <w:lang w:eastAsia="ru-RU"/>
        </w:rPr>
        <w:t xml:space="preserve">                                                          </w:t>
      </w:r>
      <w:r w:rsidRPr="0050051F">
        <w:rPr>
          <w:lang w:eastAsia="ru-RU"/>
        </w:rPr>
        <w:t xml:space="preserve">          </w:t>
      </w:r>
      <w:r>
        <w:rPr>
          <w:lang w:eastAsia="ru-RU"/>
        </w:rPr>
        <w:t xml:space="preserve">     А.М. Кусков</w:t>
      </w:r>
    </w:p>
    <w:p w:rsidR="00A20676" w:rsidRPr="0050051F" w:rsidRDefault="00A20676" w:rsidP="00095619">
      <w:pPr>
        <w:spacing w:line="240" w:lineRule="auto"/>
        <w:rPr>
          <w:lang w:eastAsia="ru-RU"/>
        </w:rPr>
      </w:pPr>
    </w:p>
    <w:p w:rsidR="00A20676" w:rsidRPr="0050051F" w:rsidRDefault="00A20676" w:rsidP="00095619">
      <w:pPr>
        <w:spacing w:line="240" w:lineRule="auto"/>
        <w:rPr>
          <w:lang w:eastAsia="ru-RU"/>
        </w:rPr>
      </w:pPr>
    </w:p>
    <w:p w:rsidR="00A20676" w:rsidRDefault="00A20676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A20676" w:rsidRPr="0050051F">
        <w:trPr>
          <w:trHeight w:val="1890"/>
        </w:trPr>
        <w:tc>
          <w:tcPr>
            <w:tcW w:w="10314" w:type="dxa"/>
          </w:tcPr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A20676" w:rsidRPr="0050051F" w:rsidRDefault="00A20676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A20676" w:rsidRDefault="00A20676" w:rsidP="00102B37">
      <w:pPr>
        <w:spacing w:line="240" w:lineRule="auto"/>
        <w:rPr>
          <w:lang w:eastAsia="ru-RU"/>
        </w:rPr>
      </w:pPr>
    </w:p>
    <w:p w:rsidR="00A20676" w:rsidRPr="0050051F" w:rsidRDefault="00A20676" w:rsidP="00095619">
      <w:pPr>
        <w:spacing w:line="240" w:lineRule="auto"/>
        <w:rPr>
          <w:lang w:eastAsia="ru-RU"/>
        </w:rPr>
      </w:pPr>
    </w:p>
    <w:p w:rsidR="00A20676" w:rsidRPr="00060422" w:rsidRDefault="00A20676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A20676" w:rsidRPr="00336C1F" w:rsidRDefault="00A20676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A20676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676" w:rsidRDefault="00A20676" w:rsidP="006F0F01">
      <w:pPr>
        <w:spacing w:line="240" w:lineRule="auto"/>
      </w:pPr>
      <w:r>
        <w:separator/>
      </w:r>
    </w:p>
  </w:endnote>
  <w:endnote w:type="continuationSeparator" w:id="1">
    <w:p w:rsidR="00A20676" w:rsidRDefault="00A2067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676" w:rsidRDefault="00A20676" w:rsidP="006F0F01">
      <w:pPr>
        <w:spacing w:line="240" w:lineRule="auto"/>
      </w:pPr>
      <w:r>
        <w:separator/>
      </w:r>
    </w:p>
  </w:footnote>
  <w:footnote w:type="continuationSeparator" w:id="1">
    <w:p w:rsidR="00A20676" w:rsidRDefault="00A2067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7644B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62E2A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B5874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86201"/>
    <w:rsid w:val="00693611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20676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  <w:rsid w:val="00FE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E2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4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473</Words>
  <Characters>2701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44</cp:revision>
  <cp:lastPrinted>2023-12-27T13:03:00Z</cp:lastPrinted>
  <dcterms:created xsi:type="dcterms:W3CDTF">2021-06-24T09:26:00Z</dcterms:created>
  <dcterms:modified xsi:type="dcterms:W3CDTF">2024-01-11T14:57:00Z</dcterms:modified>
</cp:coreProperties>
</file>